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B3CB9" w14:textId="77777777" w:rsidR="001B164A" w:rsidRDefault="0004009F" w:rsidP="0071261D">
      <w:pPr>
        <w:framePr w:w="3345" w:h="3345" w:hSpace="142" w:wrap="notBeside" w:vAnchor="page" w:hAnchor="page" w:x="7939" w:y="3516" w:anchorLock="1"/>
      </w:pPr>
      <w:r w:rsidRPr="008031C9">
        <w:rPr>
          <w:noProof/>
          <w:lang w:eastAsia="zh-CN"/>
        </w:rPr>
        <w:drawing>
          <wp:inline distT="0" distB="0" distL="0" distR="0" wp14:anchorId="5E378323" wp14:editId="7FD03D4C">
            <wp:extent cx="2114550" cy="1371074"/>
            <wp:effectExtent l="0" t="0" r="0" b="635"/>
            <wp:docPr id="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371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54844" w14:textId="1CCD1FEB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9977B3">
        <w:rPr>
          <w:color w:val="808080"/>
          <w:sz w:val="22"/>
          <w:szCs w:val="20"/>
        </w:rPr>
        <w:t>01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D23908">
        <w:rPr>
          <w:color w:val="808080"/>
          <w:sz w:val="22"/>
          <w:szCs w:val="20"/>
        </w:rPr>
        <w:t>1</w:t>
      </w:r>
    </w:p>
    <w:p w14:paraId="4E070F42" w14:textId="2455A10B" w:rsidR="00DE5305" w:rsidRDefault="00DE5305" w:rsidP="00235CFC">
      <w:pPr>
        <w:framePr w:w="3345" w:h="2125" w:hSpace="142" w:wrap="around" w:vAnchor="page" w:hAnchor="page" w:x="7911" w:y="5857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Turck0121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2F5E3932" w14:textId="736E75F6" w:rsidR="00B11DC3" w:rsidRPr="00A736AE" w:rsidRDefault="00FA516D" w:rsidP="00235CFC">
      <w:pPr>
        <w:framePr w:w="3345" w:h="2125" w:hSpace="142" w:wrap="around" w:vAnchor="page" w:hAnchor="page" w:x="7911" w:y="5857" w:anchorLock="1"/>
        <w:spacing w:line="276" w:lineRule="auto"/>
        <w:ind w:left="-57"/>
        <w:rPr>
          <w:snapToGrid w:val="0"/>
          <w:sz w:val="18"/>
          <w:szCs w:val="18"/>
        </w:rPr>
      </w:pPr>
      <w:r w:rsidRPr="00A736AE">
        <w:rPr>
          <w:snapToGrid w:val="0"/>
          <w:sz w:val="18"/>
          <w:szCs w:val="18"/>
        </w:rPr>
        <w:t xml:space="preserve">Personalleiterin </w:t>
      </w:r>
      <w:r w:rsidR="009977B3" w:rsidRPr="00A736AE">
        <w:rPr>
          <w:snapToGrid w:val="0"/>
          <w:sz w:val="18"/>
          <w:szCs w:val="18"/>
        </w:rPr>
        <w:t>Esther Hou</w:t>
      </w:r>
      <w:r>
        <w:rPr>
          <w:snapToGrid w:val="0"/>
          <w:sz w:val="18"/>
          <w:szCs w:val="18"/>
        </w:rPr>
        <w:t xml:space="preserve"> </w:t>
      </w:r>
      <w:r w:rsidR="00A736AE" w:rsidRPr="00A736AE">
        <w:rPr>
          <w:snapToGrid w:val="0"/>
          <w:sz w:val="18"/>
          <w:szCs w:val="18"/>
        </w:rPr>
        <w:t xml:space="preserve">nimmt </w:t>
      </w:r>
      <w:r>
        <w:rPr>
          <w:snapToGrid w:val="0"/>
          <w:sz w:val="18"/>
          <w:szCs w:val="18"/>
        </w:rPr>
        <w:t xml:space="preserve">die Auszeichnung </w:t>
      </w:r>
      <w:r w:rsidR="004D28C5">
        <w:rPr>
          <w:snapToGrid w:val="0"/>
          <w:sz w:val="18"/>
          <w:szCs w:val="18"/>
        </w:rPr>
        <w:t>im Namen von Turck</w:t>
      </w:r>
      <w:r w:rsidR="00642519">
        <w:rPr>
          <w:snapToGrid w:val="0"/>
          <w:sz w:val="18"/>
          <w:szCs w:val="18"/>
        </w:rPr>
        <w:t xml:space="preserve"> </w:t>
      </w:r>
      <w:r w:rsidR="00A736AE" w:rsidRPr="00A736AE">
        <w:rPr>
          <w:snapToGrid w:val="0"/>
          <w:sz w:val="18"/>
          <w:szCs w:val="18"/>
        </w:rPr>
        <w:t>entgege</w:t>
      </w:r>
      <w:r w:rsidR="009977B3" w:rsidRPr="00A736AE">
        <w:rPr>
          <w:snapToGrid w:val="0"/>
          <w:sz w:val="18"/>
          <w:szCs w:val="18"/>
        </w:rPr>
        <w:t>n</w:t>
      </w:r>
    </w:p>
    <w:p w14:paraId="1F404BC1" w14:textId="6D8B839B" w:rsidR="009977B3" w:rsidRDefault="009977B3" w:rsidP="00235CFC">
      <w:pPr>
        <w:framePr w:w="3345" w:h="2125" w:hSpace="142" w:wrap="around" w:vAnchor="page" w:hAnchor="page" w:x="7911" w:y="5857" w:anchorLock="1"/>
        <w:spacing w:line="276" w:lineRule="auto"/>
        <w:ind w:left="-57"/>
        <w:rPr>
          <w:snapToGrid w:val="0"/>
          <w:sz w:val="18"/>
          <w:szCs w:val="18"/>
        </w:rPr>
      </w:pPr>
    </w:p>
    <w:p w14:paraId="13778AC2" w14:textId="77777777" w:rsidR="00611E2B" w:rsidRDefault="00611E2B" w:rsidP="00611E2B">
      <w:pPr>
        <w:framePr w:w="3345" w:h="2125" w:hSpace="142" w:wrap="around" w:vAnchor="page" w:hAnchor="page" w:x="7911" w:y="5857" w:anchorLock="1"/>
        <w:rPr>
          <w:color w:val="808080"/>
          <w:sz w:val="16"/>
        </w:rPr>
      </w:pPr>
      <w:bookmarkStart w:id="0" w:name="_Hlk61621763"/>
      <w:r w:rsidRPr="00DD5734">
        <w:rPr>
          <w:color w:val="808080"/>
          <w:sz w:val="16"/>
        </w:rPr>
        <w:t>WEITERE INFORMATIONEN</w:t>
      </w:r>
    </w:p>
    <w:p w14:paraId="1C44B8F0" w14:textId="188EC923" w:rsidR="00611E2B" w:rsidRDefault="004E16DD" w:rsidP="00235CFC">
      <w:pPr>
        <w:framePr w:w="3345" w:h="2125" w:hSpace="142" w:wrap="around" w:vAnchor="page" w:hAnchor="page" w:x="7911" w:y="5857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0E47CA">
          <w:rPr>
            <w:rStyle w:val="Hyperlink"/>
            <w:snapToGrid w:val="0"/>
            <w:sz w:val="18"/>
            <w:szCs w:val="18"/>
          </w:rPr>
          <w:t>https://www.turck.de/de/unternehmensmeldungen-2863_turck-china-mit-karrierepreis-ausgezeichnet-39264.php</w:t>
        </w:r>
      </w:hyperlink>
    </w:p>
    <w:bookmarkEnd w:id="0"/>
    <w:p w14:paraId="5B4E5490" w14:textId="77777777" w:rsidR="004E16DD" w:rsidRPr="00A736AE" w:rsidRDefault="004E16DD" w:rsidP="00235CFC">
      <w:pPr>
        <w:framePr w:w="3345" w:h="2125" w:hSpace="142" w:wrap="around" w:vAnchor="page" w:hAnchor="page" w:x="7911" w:y="5857" w:anchorLock="1"/>
        <w:spacing w:line="276" w:lineRule="auto"/>
        <w:ind w:left="-57"/>
        <w:rPr>
          <w:snapToGrid w:val="0"/>
          <w:sz w:val="18"/>
          <w:szCs w:val="18"/>
        </w:rPr>
      </w:pPr>
    </w:p>
    <w:p w14:paraId="01A854C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31C8C86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EBE0D02" w14:textId="77777777" w:rsidR="00012BF2" w:rsidRPr="009B286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9B286C">
        <w:rPr>
          <w:color w:val="808080"/>
          <w:sz w:val="16"/>
        </w:rPr>
        <w:t>Klaus Albers</w:t>
      </w:r>
    </w:p>
    <w:p w14:paraId="5C060464" w14:textId="77777777" w:rsidR="00012BF2" w:rsidRPr="009B286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9B286C">
        <w:rPr>
          <w:color w:val="808080"/>
          <w:sz w:val="16"/>
        </w:rPr>
        <w:t>Leiter Marketing Services &amp; Public Relations</w:t>
      </w:r>
    </w:p>
    <w:p w14:paraId="6DE35FE5" w14:textId="77777777" w:rsidR="00012BF2" w:rsidRPr="00B11DC3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B11DC3">
        <w:rPr>
          <w:color w:val="808080"/>
          <w:sz w:val="16"/>
        </w:rPr>
        <w:t>Telefon: +49 208 4952-149</w:t>
      </w:r>
    </w:p>
    <w:p w14:paraId="46E2BFCA" w14:textId="77777777" w:rsidR="00012BF2" w:rsidRPr="009B286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9B286C">
        <w:rPr>
          <w:color w:val="808080"/>
          <w:sz w:val="16"/>
          <w:lang w:val="en-US"/>
        </w:rPr>
        <w:t xml:space="preserve">Mobil: +49 160 93950359 </w:t>
      </w:r>
    </w:p>
    <w:p w14:paraId="03E47BEF" w14:textId="77777777" w:rsidR="00012BF2" w:rsidRPr="009B286C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9B286C">
        <w:rPr>
          <w:color w:val="808080"/>
          <w:sz w:val="16"/>
          <w:lang w:val="en-US"/>
        </w:rPr>
        <w:t>Mail: klaus.albers@turck.com</w:t>
      </w:r>
    </w:p>
    <w:p w14:paraId="6F73213D" w14:textId="77777777" w:rsidR="00012BF2" w:rsidRPr="0010418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104186">
        <w:rPr>
          <w:color w:val="808080"/>
          <w:sz w:val="16"/>
          <w:lang w:val="en-US"/>
        </w:rPr>
        <w:t>Web: www.turck.</w:t>
      </w:r>
      <w:r w:rsidR="001B164A" w:rsidRPr="00104186">
        <w:rPr>
          <w:color w:val="808080"/>
          <w:sz w:val="16"/>
          <w:lang w:val="en-US"/>
        </w:rPr>
        <w:t>de/</w:t>
      </w:r>
      <w:r w:rsidRPr="00104186">
        <w:rPr>
          <w:color w:val="808080"/>
          <w:sz w:val="16"/>
          <w:lang w:val="en-US"/>
        </w:rPr>
        <w:t>presse</w:t>
      </w:r>
    </w:p>
    <w:p w14:paraId="2ECF21D0" w14:textId="77777777" w:rsidR="00012BF2" w:rsidRPr="0010418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5B50FDC1" w14:textId="77777777" w:rsidR="00012BF2" w:rsidRPr="0010418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4D23C31C" w14:textId="77777777" w:rsidR="00012BF2" w:rsidRPr="0010418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104186">
        <w:rPr>
          <w:color w:val="808080"/>
          <w:sz w:val="16"/>
          <w:lang w:val="en-US"/>
        </w:rPr>
        <w:t>LESER-KONTAKT</w:t>
      </w:r>
    </w:p>
    <w:p w14:paraId="7000D585" w14:textId="77777777" w:rsidR="00012BF2" w:rsidRPr="0010418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6B0C530A" w14:textId="77777777" w:rsidR="00012BF2" w:rsidRPr="0010418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104186">
        <w:rPr>
          <w:b/>
          <w:color w:val="808080"/>
          <w:sz w:val="16"/>
          <w:lang w:val="en-US"/>
        </w:rPr>
        <w:t>Deutschland</w:t>
      </w:r>
      <w:r w:rsidRPr="00104186">
        <w:rPr>
          <w:color w:val="808080"/>
          <w:sz w:val="16"/>
          <w:lang w:val="en-US"/>
        </w:rPr>
        <w:t>:</w:t>
      </w:r>
    </w:p>
    <w:p w14:paraId="52DA8D0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104186">
        <w:rPr>
          <w:color w:val="808080"/>
          <w:sz w:val="16"/>
          <w:lang w:val="en-US"/>
        </w:rPr>
        <w:t xml:space="preserve">Hans </w:t>
      </w:r>
      <w:proofErr w:type="spellStart"/>
      <w:r w:rsidRPr="00104186">
        <w:rPr>
          <w:color w:val="808080"/>
          <w:sz w:val="16"/>
          <w:lang w:val="en-US"/>
        </w:rPr>
        <w:t>Turck</w:t>
      </w:r>
      <w:proofErr w:type="spellEnd"/>
      <w:r w:rsidRPr="00104186">
        <w:rPr>
          <w:color w:val="808080"/>
          <w:sz w:val="16"/>
          <w:lang w:val="en-US"/>
        </w:rPr>
        <w:t xml:space="preserve"> GmbH &amp; Co. </w:t>
      </w:r>
      <w:r w:rsidRPr="004120B6">
        <w:rPr>
          <w:color w:val="808080"/>
          <w:sz w:val="16"/>
        </w:rPr>
        <w:t>KG</w:t>
      </w:r>
    </w:p>
    <w:p w14:paraId="25625DF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49BC1E6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50E651EB" w14:textId="77777777" w:rsidR="00012BF2" w:rsidRPr="00611E2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611E2B">
        <w:rPr>
          <w:color w:val="808080"/>
          <w:sz w:val="16"/>
          <w:lang w:val="en-US"/>
        </w:rPr>
        <w:t>Mail: more@turck.com</w:t>
      </w:r>
    </w:p>
    <w:p w14:paraId="2EE186AE" w14:textId="77777777" w:rsidR="00012BF2" w:rsidRPr="00611E2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611E2B">
        <w:rPr>
          <w:color w:val="808080"/>
          <w:sz w:val="16"/>
          <w:lang w:val="en-US"/>
        </w:rPr>
        <w:t>Web: www.turck.com</w:t>
      </w:r>
    </w:p>
    <w:p w14:paraId="1CF880AD" w14:textId="77777777" w:rsidR="00012BF2" w:rsidRPr="00611E2B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046D40E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6E60499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7EF3237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50A4FD6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649B0D0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2B50660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46668D6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74C96F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0048720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764C1AE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60B153B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0DE520BF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2A25F8A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0DC03001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0FE3EFA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4C2C187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4E874789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6D03766" w14:textId="553C651E" w:rsidR="008520A0" w:rsidRPr="009977B3" w:rsidRDefault="009977B3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bookmarkStart w:id="1" w:name="_Hlk60987698"/>
      <w:r w:rsidRPr="009977B3">
        <w:rPr>
          <w:iCs/>
          <w:sz w:val="28"/>
          <w:szCs w:val="28"/>
        </w:rPr>
        <w:t xml:space="preserve">Turck China mit </w:t>
      </w:r>
      <w:r w:rsidR="00830637">
        <w:rPr>
          <w:iCs/>
          <w:sz w:val="28"/>
          <w:szCs w:val="28"/>
        </w:rPr>
        <w:t>Karrierepreis</w:t>
      </w:r>
      <w:r w:rsidRPr="009977B3">
        <w:rPr>
          <w:iCs/>
          <w:sz w:val="28"/>
          <w:szCs w:val="28"/>
        </w:rPr>
        <w:t xml:space="preserve"> ausgezeichne</w:t>
      </w:r>
      <w:r>
        <w:rPr>
          <w:iCs/>
          <w:sz w:val="28"/>
          <w:szCs w:val="28"/>
        </w:rPr>
        <w:t>t</w:t>
      </w:r>
    </w:p>
    <w:bookmarkEnd w:id="1"/>
    <w:p w14:paraId="6CEA1BB8" w14:textId="04557448" w:rsidR="008520A0" w:rsidRPr="00D002A1" w:rsidRDefault="00926D96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 w:rsidRPr="00D002A1">
        <w:rPr>
          <w:iCs/>
          <w:sz w:val="18"/>
          <w:szCs w:val="18"/>
          <w:lang w:val="de-DE"/>
        </w:rPr>
        <w:t xml:space="preserve">Turck </w:t>
      </w:r>
      <w:r w:rsidR="00EA6AED" w:rsidRPr="00D002A1">
        <w:rPr>
          <w:iCs/>
          <w:sz w:val="18"/>
          <w:szCs w:val="18"/>
          <w:lang w:val="de-DE"/>
        </w:rPr>
        <w:t xml:space="preserve">erhielt auf dem </w:t>
      </w:r>
      <w:r w:rsidR="00EA6AED" w:rsidRPr="00926D96">
        <w:rPr>
          <w:iCs/>
          <w:sz w:val="18"/>
          <w:szCs w:val="18"/>
          <w:lang w:val="de-DE"/>
        </w:rPr>
        <w:t>α</w:t>
      </w:r>
      <w:r w:rsidR="00EA6AED" w:rsidRPr="00D002A1">
        <w:rPr>
          <w:iCs/>
          <w:sz w:val="18"/>
          <w:szCs w:val="18"/>
          <w:lang w:val="de-DE"/>
        </w:rPr>
        <w:t xml:space="preserve">i Quality </w:t>
      </w:r>
      <w:proofErr w:type="spellStart"/>
      <w:r w:rsidR="00EA6AED" w:rsidRPr="00D002A1">
        <w:rPr>
          <w:iCs/>
          <w:sz w:val="18"/>
          <w:szCs w:val="18"/>
          <w:lang w:val="de-DE"/>
        </w:rPr>
        <w:t>Workplace</w:t>
      </w:r>
      <w:proofErr w:type="spellEnd"/>
      <w:r w:rsidR="00EA6AED" w:rsidRPr="00D002A1">
        <w:rPr>
          <w:iCs/>
          <w:sz w:val="18"/>
          <w:szCs w:val="18"/>
          <w:lang w:val="de-DE"/>
        </w:rPr>
        <w:t xml:space="preserve"> 2020 </w:t>
      </w:r>
      <w:r w:rsidRPr="00D002A1">
        <w:rPr>
          <w:iCs/>
          <w:sz w:val="18"/>
          <w:szCs w:val="18"/>
          <w:lang w:val="de-DE"/>
        </w:rPr>
        <w:t>den „Outstanding Growth Award“</w:t>
      </w:r>
    </w:p>
    <w:p w14:paraId="61583E37" w14:textId="0C223169" w:rsidR="00457AA5" w:rsidRDefault="00AD7DAD" w:rsidP="00D6244F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bookmarkStart w:id="2" w:name="_Hlk61012651"/>
      <w:r w:rsidRPr="00AD7DAD">
        <w:rPr>
          <w:lang w:val="de-DE"/>
        </w:rPr>
        <w:t xml:space="preserve">Mülheim, </w:t>
      </w:r>
      <w:r w:rsidR="00BA1107">
        <w:rPr>
          <w:lang w:val="de-DE"/>
        </w:rPr>
        <w:t>15</w:t>
      </w:r>
      <w:r w:rsidRPr="00AD7DAD">
        <w:rPr>
          <w:lang w:val="de-DE"/>
        </w:rPr>
        <w:t xml:space="preserve">. Januar 2021 – </w:t>
      </w:r>
      <w:r w:rsidR="00926D96">
        <w:rPr>
          <w:lang w:val="de-DE"/>
        </w:rPr>
        <w:t xml:space="preserve">Ende November 2020 wurde </w:t>
      </w:r>
      <w:r w:rsidR="00706209" w:rsidRPr="00AD7DAD">
        <w:rPr>
          <w:lang w:val="de-DE"/>
        </w:rPr>
        <w:t>Turck (Tianjin) Sensor Co.</w:t>
      </w:r>
      <w:r w:rsidR="00926D96">
        <w:rPr>
          <w:lang w:val="de-DE"/>
        </w:rPr>
        <w:t>,</w:t>
      </w:r>
      <w:r w:rsidR="00706209" w:rsidRPr="00AD7DAD">
        <w:rPr>
          <w:lang w:val="de-DE"/>
        </w:rPr>
        <w:t xml:space="preserve"> Ltd.</w:t>
      </w:r>
      <w:bookmarkEnd w:id="2"/>
      <w:r w:rsidR="00706209" w:rsidRPr="00AD7DAD">
        <w:rPr>
          <w:lang w:val="de-DE"/>
        </w:rPr>
        <w:t xml:space="preserve"> </w:t>
      </w:r>
      <w:r w:rsidR="00926D96">
        <w:rPr>
          <w:lang w:val="de-DE"/>
        </w:rPr>
        <w:t xml:space="preserve">von </w:t>
      </w:r>
      <w:r w:rsidR="0028536B" w:rsidRPr="0028536B">
        <w:rPr>
          <w:lang w:val="de-DE"/>
        </w:rPr>
        <w:t xml:space="preserve">αi Quality </w:t>
      </w:r>
      <w:proofErr w:type="spellStart"/>
      <w:r w:rsidR="0028536B" w:rsidRPr="0028536B">
        <w:rPr>
          <w:lang w:val="de-DE"/>
        </w:rPr>
        <w:t>Workplace</w:t>
      </w:r>
      <w:proofErr w:type="spellEnd"/>
      <w:r w:rsidR="0028536B" w:rsidRPr="0028536B">
        <w:rPr>
          <w:lang w:val="de-DE"/>
        </w:rPr>
        <w:t xml:space="preserve"> </w:t>
      </w:r>
      <w:r w:rsidR="00926D96">
        <w:rPr>
          <w:lang w:val="de-DE"/>
        </w:rPr>
        <w:t xml:space="preserve">mit dem </w:t>
      </w:r>
      <w:r w:rsidR="00926D96" w:rsidRPr="00926D96">
        <w:rPr>
          <w:lang w:val="de-DE"/>
        </w:rPr>
        <w:t>„Outstanding Growth Award“</w:t>
      </w:r>
      <w:r w:rsidR="00926D96">
        <w:rPr>
          <w:lang w:val="de-DE"/>
        </w:rPr>
        <w:t xml:space="preserve"> ausgezeichnet. </w:t>
      </w:r>
      <w:r w:rsidR="00830637">
        <w:rPr>
          <w:lang w:val="de-DE"/>
        </w:rPr>
        <w:t>Dabei stand der</w:t>
      </w:r>
      <w:r w:rsidR="00926D96">
        <w:rPr>
          <w:lang w:val="de-DE"/>
        </w:rPr>
        <w:t xml:space="preserve"> Automatisierungsspezialist </w:t>
      </w:r>
      <w:r w:rsidR="00B24592" w:rsidRPr="00B24592">
        <w:rPr>
          <w:lang w:val="de-DE"/>
        </w:rPr>
        <w:t>mit mehr als 2.900 Unternehmen</w:t>
      </w:r>
      <w:r w:rsidR="00830637" w:rsidRPr="00830637">
        <w:rPr>
          <w:lang w:val="de-DE"/>
        </w:rPr>
        <w:t xml:space="preserve"> </w:t>
      </w:r>
      <w:r w:rsidR="00830637" w:rsidRPr="00B24592">
        <w:rPr>
          <w:lang w:val="de-DE"/>
        </w:rPr>
        <w:t>im Wettbewerb</w:t>
      </w:r>
      <w:r w:rsidR="006177FD" w:rsidRPr="006177FD">
        <w:rPr>
          <w:lang w:val="de-DE"/>
        </w:rPr>
        <w:t xml:space="preserve">. </w:t>
      </w:r>
      <w:r w:rsidR="00926D96">
        <w:rPr>
          <w:lang w:val="de-DE"/>
        </w:rPr>
        <w:t xml:space="preserve">Personalleiterin </w:t>
      </w:r>
      <w:r w:rsidR="00D6244F" w:rsidRPr="009F1B92">
        <w:rPr>
          <w:lang w:val="de-DE"/>
        </w:rPr>
        <w:t xml:space="preserve">Esther Hou </w:t>
      </w:r>
      <w:r w:rsidR="0048264E">
        <w:rPr>
          <w:lang w:val="de-DE"/>
        </w:rPr>
        <w:t>nahm</w:t>
      </w:r>
      <w:r w:rsidR="00D6244F">
        <w:rPr>
          <w:lang w:val="de-DE"/>
        </w:rPr>
        <w:t xml:space="preserve"> die Auszeichnung </w:t>
      </w:r>
      <w:r w:rsidR="00926D96">
        <w:rPr>
          <w:lang w:val="de-DE"/>
        </w:rPr>
        <w:t>während der Preisverleihung im Namen von Turck</w:t>
      </w:r>
      <w:r w:rsidR="00830637">
        <w:rPr>
          <w:lang w:val="de-DE"/>
        </w:rPr>
        <w:t xml:space="preserve"> entgegen</w:t>
      </w:r>
      <w:r w:rsidR="00926D96">
        <w:rPr>
          <w:lang w:val="de-DE"/>
        </w:rPr>
        <w:t>. Wie sie mitteilte</w:t>
      </w:r>
      <w:r w:rsidR="00D6244F">
        <w:rPr>
          <w:lang w:val="de-DE"/>
        </w:rPr>
        <w:t xml:space="preserve">, </w:t>
      </w:r>
      <w:r w:rsidR="00926D96">
        <w:rPr>
          <w:lang w:val="de-DE"/>
        </w:rPr>
        <w:t xml:space="preserve">legt Turck </w:t>
      </w:r>
      <w:r w:rsidR="00DB3B15">
        <w:rPr>
          <w:lang w:val="de-DE"/>
        </w:rPr>
        <w:t xml:space="preserve">auch in China </w:t>
      </w:r>
      <w:r w:rsidR="007D6641">
        <w:rPr>
          <w:lang w:val="de-DE"/>
        </w:rPr>
        <w:t xml:space="preserve">großen Wert auf </w:t>
      </w:r>
      <w:r w:rsidR="00B1680B" w:rsidRPr="00B1680B">
        <w:rPr>
          <w:lang w:val="de-DE"/>
        </w:rPr>
        <w:t xml:space="preserve">Mitarbeiterentwicklung </w:t>
      </w:r>
      <w:r w:rsidR="00830637">
        <w:rPr>
          <w:lang w:val="de-DE"/>
        </w:rPr>
        <w:t xml:space="preserve">sowie </w:t>
      </w:r>
      <w:r w:rsidR="00B1680B" w:rsidRPr="00B1680B">
        <w:rPr>
          <w:lang w:val="de-DE"/>
        </w:rPr>
        <w:t>Talentmanagement</w:t>
      </w:r>
      <w:r w:rsidR="00B1680B">
        <w:rPr>
          <w:lang w:val="de-DE"/>
        </w:rPr>
        <w:t xml:space="preserve"> </w:t>
      </w:r>
      <w:r w:rsidR="00830637">
        <w:rPr>
          <w:lang w:val="de-DE"/>
        </w:rPr>
        <w:t xml:space="preserve">und </w:t>
      </w:r>
      <w:r w:rsidR="007D6641">
        <w:rPr>
          <w:lang w:val="de-DE"/>
        </w:rPr>
        <w:t xml:space="preserve">bietet </w:t>
      </w:r>
      <w:r w:rsidR="00EA6AED">
        <w:rPr>
          <w:lang w:val="de-DE"/>
        </w:rPr>
        <w:t xml:space="preserve">seinen </w:t>
      </w:r>
      <w:r w:rsidR="00457AA5">
        <w:rPr>
          <w:lang w:val="de-DE"/>
        </w:rPr>
        <w:t xml:space="preserve">Mitarbeitern </w:t>
      </w:r>
      <w:r w:rsidR="0049190A">
        <w:rPr>
          <w:lang w:val="de-DE"/>
        </w:rPr>
        <w:t>vielfältige</w:t>
      </w:r>
      <w:r w:rsidR="00D6244F" w:rsidRPr="002D25F6">
        <w:rPr>
          <w:lang w:val="de-DE"/>
        </w:rPr>
        <w:t xml:space="preserve"> </w:t>
      </w:r>
      <w:r w:rsidR="00D6244F" w:rsidRPr="001B4288">
        <w:rPr>
          <w:lang w:val="de-DE"/>
        </w:rPr>
        <w:t>Karriere</w:t>
      </w:r>
      <w:r w:rsidR="00F2567A">
        <w:rPr>
          <w:lang w:val="de-DE"/>
        </w:rPr>
        <w:t>modelle</w:t>
      </w:r>
      <w:r w:rsidR="00DB3B15">
        <w:rPr>
          <w:lang w:val="de-DE"/>
        </w:rPr>
        <w:t>, aufbauend auf</w:t>
      </w:r>
      <w:r w:rsidR="00EA6AED">
        <w:rPr>
          <w:lang w:val="de-DE"/>
        </w:rPr>
        <w:t xml:space="preserve"> </w:t>
      </w:r>
      <w:r w:rsidR="00085BD5">
        <w:rPr>
          <w:lang w:val="de-DE"/>
        </w:rPr>
        <w:t>Werte</w:t>
      </w:r>
      <w:r w:rsidR="00DB3B15">
        <w:rPr>
          <w:lang w:val="de-DE"/>
        </w:rPr>
        <w:t>n</w:t>
      </w:r>
      <w:r w:rsidR="007D6641">
        <w:rPr>
          <w:lang w:val="de-DE"/>
        </w:rPr>
        <w:t xml:space="preserve"> wie Loyalität, Vertrauen, Professionalität und Erfolg.</w:t>
      </w:r>
    </w:p>
    <w:p w14:paraId="3985E1B4" w14:textId="6030861D" w:rsidR="00457AA5" w:rsidRDefault="00457AA5" w:rsidP="00D6244F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525482F5" w14:textId="1A476C67" w:rsidR="00457AA5" w:rsidRDefault="00873BD7" w:rsidP="00BA5DAE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873BD7">
        <w:rPr>
          <w:lang w:val="de-DE"/>
        </w:rPr>
        <w:t xml:space="preserve">Mit </w:t>
      </w:r>
      <w:r w:rsidR="007D6641">
        <w:rPr>
          <w:lang w:val="de-DE"/>
        </w:rPr>
        <w:t xml:space="preserve">dem </w:t>
      </w:r>
      <w:r w:rsidR="007D6641" w:rsidRPr="007D6641">
        <w:rPr>
          <w:lang w:val="de-DE"/>
        </w:rPr>
        <w:t xml:space="preserve">„Outstanding Growth Award“ </w:t>
      </w:r>
      <w:r w:rsidR="00DB3B15">
        <w:rPr>
          <w:lang w:val="de-DE"/>
        </w:rPr>
        <w:t>wurde</w:t>
      </w:r>
      <w:r w:rsidRPr="00873BD7">
        <w:rPr>
          <w:lang w:val="de-DE"/>
        </w:rPr>
        <w:t xml:space="preserve"> </w:t>
      </w:r>
      <w:r w:rsidR="00085BD5">
        <w:rPr>
          <w:lang w:val="de-DE"/>
        </w:rPr>
        <w:t>Turcks</w:t>
      </w:r>
      <w:r w:rsidR="0061731E">
        <w:rPr>
          <w:lang w:val="de-DE"/>
        </w:rPr>
        <w:t xml:space="preserve"> </w:t>
      </w:r>
      <w:r w:rsidR="00DB3B15">
        <w:rPr>
          <w:lang w:val="de-DE"/>
        </w:rPr>
        <w:t xml:space="preserve">Entwicklung </w:t>
      </w:r>
      <w:r w:rsidRPr="00873BD7">
        <w:rPr>
          <w:lang w:val="de-DE"/>
        </w:rPr>
        <w:t>de</w:t>
      </w:r>
      <w:r w:rsidR="000041B9">
        <w:rPr>
          <w:lang w:val="de-DE"/>
        </w:rPr>
        <w:t>r</w:t>
      </w:r>
      <w:r w:rsidRPr="00873BD7">
        <w:rPr>
          <w:lang w:val="de-DE"/>
        </w:rPr>
        <w:t xml:space="preserve"> letzten 26 Jahre</w:t>
      </w:r>
      <w:r w:rsidR="00440D3C">
        <w:rPr>
          <w:lang w:val="de-DE"/>
        </w:rPr>
        <w:t xml:space="preserve"> in China</w:t>
      </w:r>
      <w:r w:rsidRPr="00873BD7">
        <w:rPr>
          <w:lang w:val="de-DE"/>
        </w:rPr>
        <w:t xml:space="preserve"> gewürdigt</w:t>
      </w:r>
      <w:r w:rsidR="00142191" w:rsidRPr="00142191">
        <w:rPr>
          <w:lang w:val="de-DE"/>
        </w:rPr>
        <w:t>.</w:t>
      </w:r>
      <w:r w:rsidR="00457AA5" w:rsidRPr="00CB786D">
        <w:rPr>
          <w:lang w:val="de-DE"/>
        </w:rPr>
        <w:t xml:space="preserve"> </w:t>
      </w:r>
      <w:r w:rsidR="00EA6AED">
        <w:rPr>
          <w:lang w:val="de-DE"/>
        </w:rPr>
        <w:t>Die strategische Entwicklung eines</w:t>
      </w:r>
      <w:r w:rsidR="000041B9">
        <w:rPr>
          <w:lang w:val="de-DE"/>
        </w:rPr>
        <w:t xml:space="preserve"> herausragende</w:t>
      </w:r>
      <w:r w:rsidR="00EA6AED">
        <w:rPr>
          <w:lang w:val="de-DE"/>
        </w:rPr>
        <w:t>n</w:t>
      </w:r>
      <w:r>
        <w:rPr>
          <w:lang w:val="de-DE"/>
        </w:rPr>
        <w:t xml:space="preserve"> </w:t>
      </w:r>
      <w:r w:rsidR="000041B9" w:rsidRPr="000041B9">
        <w:rPr>
          <w:lang w:val="de-DE"/>
        </w:rPr>
        <w:t>Talentmanagement</w:t>
      </w:r>
      <w:r w:rsidR="00EA6AED">
        <w:rPr>
          <w:lang w:val="de-DE"/>
        </w:rPr>
        <w:t xml:space="preserve">s </w:t>
      </w:r>
      <w:r w:rsidR="000041B9">
        <w:rPr>
          <w:lang w:val="de-DE"/>
        </w:rPr>
        <w:t>ist dabei</w:t>
      </w:r>
      <w:r>
        <w:rPr>
          <w:lang w:val="de-DE"/>
        </w:rPr>
        <w:t xml:space="preserve"> </w:t>
      </w:r>
      <w:r w:rsidR="00457AA5">
        <w:rPr>
          <w:lang w:val="de-DE"/>
        </w:rPr>
        <w:t>für den langfristigen</w:t>
      </w:r>
      <w:r w:rsidR="00457AA5" w:rsidRPr="00CB786D">
        <w:rPr>
          <w:lang w:val="de-DE"/>
        </w:rPr>
        <w:t xml:space="preserve"> Erfolg </w:t>
      </w:r>
      <w:r w:rsidR="00457AA5">
        <w:rPr>
          <w:lang w:val="de-DE"/>
        </w:rPr>
        <w:t>entscheidend</w:t>
      </w:r>
      <w:r w:rsidR="00457AA5" w:rsidRPr="00CB786D">
        <w:rPr>
          <w:lang w:val="de-DE"/>
        </w:rPr>
        <w:t>.</w:t>
      </w:r>
      <w:r w:rsidR="00457AA5">
        <w:rPr>
          <w:lang w:val="de-DE"/>
        </w:rPr>
        <w:t xml:space="preserve"> </w:t>
      </w:r>
      <w:r w:rsidR="00BA5DAE">
        <w:rPr>
          <w:lang w:val="de-DE"/>
        </w:rPr>
        <w:t>Bei allen kundenorientierten</w:t>
      </w:r>
      <w:r w:rsidR="00BA5DAE" w:rsidRPr="00BA5DAE">
        <w:rPr>
          <w:lang w:val="de-DE"/>
        </w:rPr>
        <w:t xml:space="preserve"> </w:t>
      </w:r>
      <w:r w:rsidR="00BA5DAE">
        <w:rPr>
          <w:lang w:val="de-DE"/>
        </w:rPr>
        <w:t xml:space="preserve">Aktivitäten hält Turck </w:t>
      </w:r>
      <w:r w:rsidR="00BA5DAE" w:rsidRPr="00BA5DAE">
        <w:rPr>
          <w:lang w:val="de-DE"/>
        </w:rPr>
        <w:t xml:space="preserve">stets an der Philosophie </w:t>
      </w:r>
      <w:r w:rsidR="00142191" w:rsidRPr="00BA5DAE">
        <w:rPr>
          <w:lang w:val="de-DE"/>
        </w:rPr>
        <w:t>der „visionären Transformation“</w:t>
      </w:r>
      <w:r w:rsidR="00142191">
        <w:rPr>
          <w:lang w:val="de-DE"/>
        </w:rPr>
        <w:t xml:space="preserve"> </w:t>
      </w:r>
      <w:r w:rsidR="00BA5DAE" w:rsidRPr="00BA5DAE">
        <w:rPr>
          <w:lang w:val="de-DE"/>
        </w:rPr>
        <w:t xml:space="preserve">von Geschäftsführer </w:t>
      </w:r>
      <w:proofErr w:type="spellStart"/>
      <w:r w:rsidR="00BA5DAE" w:rsidRPr="00BA5DAE">
        <w:rPr>
          <w:lang w:val="de-DE"/>
        </w:rPr>
        <w:t>Shuwen</w:t>
      </w:r>
      <w:proofErr w:type="spellEnd"/>
      <w:r w:rsidR="00BA5DAE" w:rsidRPr="00BA5DAE">
        <w:rPr>
          <w:lang w:val="de-DE"/>
        </w:rPr>
        <w:t xml:space="preserve"> Qu </w:t>
      </w:r>
      <w:r w:rsidR="00BA5DAE">
        <w:rPr>
          <w:lang w:val="de-DE"/>
        </w:rPr>
        <w:t>fest</w:t>
      </w:r>
      <w:r w:rsidR="00BA5DAE" w:rsidRPr="00BA5DAE">
        <w:rPr>
          <w:lang w:val="de-DE"/>
        </w:rPr>
        <w:t>. Unter diesem Grundsatz wird Innovation durch eine Vision angetrieben, während Geschäftskontinuität durch Transformation aufrechterhalten wird.</w:t>
      </w:r>
    </w:p>
    <w:p w14:paraId="5892F339" w14:textId="77777777" w:rsidR="00397C68" w:rsidRPr="000041B9" w:rsidRDefault="00397C68" w:rsidP="00457AA5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24511D5" w14:textId="54A529BE" w:rsidR="00D6244F" w:rsidRDefault="00BA5DAE" w:rsidP="00397C68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BA5DAE">
        <w:rPr>
          <w:lang w:val="de-DE"/>
        </w:rPr>
        <w:t>Das Unternehmen hat kürzlich das H2O-Konzept für individuelles Wachstum und Lernen eingeführt.</w:t>
      </w:r>
      <w:r>
        <w:rPr>
          <w:lang w:val="de-DE"/>
        </w:rPr>
        <w:t xml:space="preserve"> </w:t>
      </w:r>
      <w:r w:rsidR="00397C68">
        <w:rPr>
          <w:lang w:val="de-DE"/>
        </w:rPr>
        <w:t xml:space="preserve">Dabei steht H2O für </w:t>
      </w:r>
      <w:proofErr w:type="spellStart"/>
      <w:r w:rsidR="00D6244F">
        <w:rPr>
          <w:lang w:val="de-DE"/>
        </w:rPr>
        <w:t>Happiness</w:t>
      </w:r>
      <w:proofErr w:type="spellEnd"/>
      <w:r w:rsidR="00397C68">
        <w:rPr>
          <w:lang w:val="de-DE"/>
        </w:rPr>
        <w:t xml:space="preserve"> (Glück)</w:t>
      </w:r>
      <w:r w:rsidR="00D6244F">
        <w:rPr>
          <w:lang w:val="de-DE"/>
        </w:rPr>
        <w:t xml:space="preserve">, Health </w:t>
      </w:r>
      <w:r w:rsidR="00397C68">
        <w:rPr>
          <w:lang w:val="de-DE"/>
        </w:rPr>
        <w:t xml:space="preserve">(Gesundheit) </w:t>
      </w:r>
      <w:r w:rsidR="00D6244F">
        <w:rPr>
          <w:lang w:val="de-DE"/>
        </w:rPr>
        <w:t>und Ownership</w:t>
      </w:r>
      <w:r w:rsidR="00397C68">
        <w:rPr>
          <w:lang w:val="de-DE"/>
        </w:rPr>
        <w:t xml:space="preserve"> (Eigenverantwortung). </w:t>
      </w:r>
      <w:r w:rsidR="00D6244F" w:rsidRPr="009319BC">
        <w:rPr>
          <w:lang w:val="de-DE"/>
        </w:rPr>
        <w:t>Unternehmen und</w:t>
      </w:r>
      <w:r w:rsidR="00D6244F">
        <w:rPr>
          <w:lang w:val="de-DE"/>
        </w:rPr>
        <w:t xml:space="preserve"> </w:t>
      </w:r>
      <w:r w:rsidR="00D6244F" w:rsidRPr="009319BC">
        <w:rPr>
          <w:lang w:val="de-DE"/>
        </w:rPr>
        <w:t xml:space="preserve">Management </w:t>
      </w:r>
      <w:r w:rsidR="00397C68">
        <w:rPr>
          <w:lang w:val="de-DE"/>
        </w:rPr>
        <w:t xml:space="preserve">stellen </w:t>
      </w:r>
      <w:r w:rsidR="00D6244F" w:rsidRPr="009319BC">
        <w:rPr>
          <w:lang w:val="de-DE"/>
        </w:rPr>
        <w:t xml:space="preserve">Plattform, Ressourcen und Unterstützung für </w:t>
      </w:r>
      <w:r w:rsidR="00D6244F">
        <w:rPr>
          <w:lang w:val="de-DE"/>
        </w:rPr>
        <w:t>die</w:t>
      </w:r>
      <w:r w:rsidR="00D6244F" w:rsidRPr="009319BC">
        <w:rPr>
          <w:lang w:val="de-DE"/>
        </w:rPr>
        <w:t xml:space="preserve"> Mitarbeiter bereit, </w:t>
      </w:r>
      <w:r>
        <w:rPr>
          <w:lang w:val="de-DE"/>
        </w:rPr>
        <w:t>die ihrerseits</w:t>
      </w:r>
      <w:r w:rsidR="00341B3C">
        <w:rPr>
          <w:lang w:val="de-DE"/>
        </w:rPr>
        <w:t xml:space="preserve"> </w:t>
      </w:r>
      <w:r w:rsidR="00D6244F" w:rsidRPr="009319BC">
        <w:rPr>
          <w:lang w:val="de-DE"/>
        </w:rPr>
        <w:t xml:space="preserve">die Verantwortung für </w:t>
      </w:r>
      <w:r w:rsidR="00B1680B">
        <w:rPr>
          <w:lang w:val="de-DE"/>
        </w:rPr>
        <w:t>die</w:t>
      </w:r>
      <w:r w:rsidR="00D6244F" w:rsidRPr="009319BC">
        <w:rPr>
          <w:lang w:val="de-DE"/>
        </w:rPr>
        <w:t xml:space="preserve"> eigene Karriereentwicklung</w:t>
      </w:r>
      <w:r>
        <w:rPr>
          <w:lang w:val="de-DE"/>
        </w:rPr>
        <w:t xml:space="preserve"> tragen</w:t>
      </w:r>
      <w:r w:rsidR="00D6244F" w:rsidRPr="009319BC">
        <w:rPr>
          <w:lang w:val="de-DE"/>
        </w:rPr>
        <w:t>.</w:t>
      </w:r>
      <w:r w:rsidR="00A2655B">
        <w:rPr>
          <w:lang w:val="de-DE"/>
        </w:rPr>
        <w:t xml:space="preserve"> </w:t>
      </w:r>
    </w:p>
    <w:p w14:paraId="7DECF59F" w14:textId="0697D5DE" w:rsidR="00B36483" w:rsidRDefault="00B36483" w:rsidP="00D6244F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44B4C290" w14:textId="794434B6" w:rsidR="00D10330" w:rsidRPr="00A9703F" w:rsidRDefault="00D10330" w:rsidP="00D1033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D10330">
        <w:rPr>
          <w:lang w:val="de"/>
        </w:rPr>
        <w:t xml:space="preserve">αi Quality </w:t>
      </w:r>
      <w:proofErr w:type="spellStart"/>
      <w:r w:rsidRPr="00D10330">
        <w:rPr>
          <w:lang w:val="de"/>
        </w:rPr>
        <w:t>Workplace</w:t>
      </w:r>
      <w:proofErr w:type="spellEnd"/>
      <w:r w:rsidRPr="00D10330">
        <w:rPr>
          <w:lang w:val="de"/>
        </w:rPr>
        <w:t xml:space="preserve"> </w:t>
      </w:r>
      <w:r w:rsidR="00A9703F">
        <w:rPr>
          <w:lang w:val="de"/>
        </w:rPr>
        <w:t xml:space="preserve">2020 </w:t>
      </w:r>
      <w:r>
        <w:rPr>
          <w:lang w:val="de"/>
        </w:rPr>
        <w:t>ist eine</w:t>
      </w:r>
      <w:r w:rsidR="00DB3B15">
        <w:rPr>
          <w:lang w:val="de"/>
        </w:rPr>
        <w:t xml:space="preserve"> große</w:t>
      </w:r>
      <w:r>
        <w:rPr>
          <w:lang w:val="de"/>
        </w:rPr>
        <w:t xml:space="preserve"> Karriere</w:t>
      </w:r>
      <w:r w:rsidR="00520C1E">
        <w:rPr>
          <w:lang w:val="de"/>
        </w:rPr>
        <w:t>messe</w:t>
      </w:r>
      <w:r w:rsidR="00A9703F">
        <w:rPr>
          <w:lang w:val="de"/>
        </w:rPr>
        <w:t xml:space="preserve"> in China</w:t>
      </w:r>
      <w:r>
        <w:rPr>
          <w:lang w:val="de"/>
        </w:rPr>
        <w:t xml:space="preserve">, die gemeinsam von </w:t>
      </w:r>
      <w:proofErr w:type="spellStart"/>
      <w:r w:rsidR="00A9703F" w:rsidRPr="00A9703F">
        <w:rPr>
          <w:lang w:val="de"/>
        </w:rPr>
        <w:t>People’s</w:t>
      </w:r>
      <w:proofErr w:type="spellEnd"/>
      <w:r w:rsidR="00A9703F" w:rsidRPr="00A9703F">
        <w:rPr>
          <w:lang w:val="de"/>
        </w:rPr>
        <w:t xml:space="preserve"> Daily Online, CIIC Shanghai and CIIC </w:t>
      </w:r>
      <w:proofErr w:type="spellStart"/>
      <w:r w:rsidR="00A9703F" w:rsidRPr="00A9703F">
        <w:rPr>
          <w:lang w:val="de"/>
        </w:rPr>
        <w:t>Guanaitong</w:t>
      </w:r>
      <w:proofErr w:type="spellEnd"/>
      <w:r>
        <w:rPr>
          <w:lang w:val="de"/>
        </w:rPr>
        <w:t xml:space="preserve"> </w:t>
      </w:r>
      <w:r w:rsidR="00BB41B8">
        <w:rPr>
          <w:lang w:val="de"/>
        </w:rPr>
        <w:t>veranstaltet</w:t>
      </w:r>
      <w:r>
        <w:rPr>
          <w:lang w:val="de"/>
        </w:rPr>
        <w:t xml:space="preserve"> wird. </w:t>
      </w:r>
      <w:r w:rsidR="00A9703F">
        <w:rPr>
          <w:lang w:val="de"/>
        </w:rPr>
        <w:t xml:space="preserve">Das Motto für 2020 lautete </w:t>
      </w:r>
      <w:r w:rsidR="00B24592" w:rsidRPr="00B24592">
        <w:rPr>
          <w:lang w:val="de"/>
        </w:rPr>
        <w:t>„</w:t>
      </w:r>
      <w:r w:rsidR="00A9703F" w:rsidRPr="00A9703F">
        <w:rPr>
          <w:lang w:val="de"/>
        </w:rPr>
        <w:t xml:space="preserve">New Manpower </w:t>
      </w:r>
      <w:proofErr w:type="spellStart"/>
      <w:r w:rsidR="00A9703F" w:rsidRPr="00A9703F">
        <w:rPr>
          <w:lang w:val="de"/>
        </w:rPr>
        <w:t>for</w:t>
      </w:r>
      <w:proofErr w:type="spellEnd"/>
      <w:r w:rsidR="00A9703F" w:rsidRPr="00A9703F">
        <w:rPr>
          <w:lang w:val="de"/>
        </w:rPr>
        <w:t xml:space="preserve"> </w:t>
      </w:r>
      <w:proofErr w:type="gramStart"/>
      <w:r w:rsidR="00A9703F" w:rsidRPr="00A9703F">
        <w:rPr>
          <w:lang w:val="de"/>
        </w:rPr>
        <w:t>Mutual</w:t>
      </w:r>
      <w:proofErr w:type="gramEnd"/>
      <w:r w:rsidR="00A9703F" w:rsidRPr="00A9703F">
        <w:rPr>
          <w:lang w:val="de"/>
        </w:rPr>
        <w:t xml:space="preserve"> Benefits</w:t>
      </w:r>
      <w:r w:rsidR="00123200">
        <w:rPr>
          <w:lang w:val="de"/>
        </w:rPr>
        <w:t>“</w:t>
      </w:r>
      <w:r w:rsidR="00A9703F">
        <w:rPr>
          <w:lang w:val="de"/>
        </w:rPr>
        <w:t>. Ziel der</w:t>
      </w:r>
      <w:r w:rsidR="00A9703F" w:rsidRPr="00A9703F">
        <w:rPr>
          <w:lang w:val="de"/>
        </w:rPr>
        <w:t xml:space="preserve"> Veranstaltung </w:t>
      </w:r>
      <w:r w:rsidR="00A9703F">
        <w:rPr>
          <w:lang w:val="de"/>
        </w:rPr>
        <w:t xml:space="preserve">ist die Untersuchung der </w:t>
      </w:r>
      <w:r w:rsidR="00A9703F" w:rsidRPr="00A9703F">
        <w:rPr>
          <w:lang w:val="de"/>
        </w:rPr>
        <w:t xml:space="preserve">aktuellen Bedingungen </w:t>
      </w:r>
      <w:r w:rsidR="00A9703F">
        <w:rPr>
          <w:lang w:val="de"/>
        </w:rPr>
        <w:t xml:space="preserve">für </w:t>
      </w:r>
      <w:r w:rsidR="00A9703F" w:rsidRPr="00A9703F">
        <w:rPr>
          <w:lang w:val="de"/>
        </w:rPr>
        <w:t xml:space="preserve">Karriereentwicklung, </w:t>
      </w:r>
      <w:r w:rsidR="00D002A1">
        <w:rPr>
          <w:lang w:val="de"/>
        </w:rPr>
        <w:t>erfolgreiche M</w:t>
      </w:r>
      <w:r w:rsidR="0049190A">
        <w:rPr>
          <w:lang w:val="de"/>
        </w:rPr>
        <w:t>e</w:t>
      </w:r>
      <w:r w:rsidR="00D002A1">
        <w:rPr>
          <w:lang w:val="de"/>
        </w:rPr>
        <w:t>thoden</w:t>
      </w:r>
      <w:r w:rsidR="00A9703F" w:rsidRPr="00A9703F">
        <w:rPr>
          <w:lang w:val="de"/>
        </w:rPr>
        <w:t xml:space="preserve">, Schwerpunktthemen </w:t>
      </w:r>
      <w:r w:rsidR="00142191">
        <w:rPr>
          <w:lang w:val="de"/>
        </w:rPr>
        <w:t>sowie</w:t>
      </w:r>
      <w:r w:rsidR="00A9703F" w:rsidRPr="00A9703F">
        <w:rPr>
          <w:lang w:val="de"/>
        </w:rPr>
        <w:t xml:space="preserve"> zukünftige Entwicklungen in China</w:t>
      </w:r>
      <w:r w:rsidR="00142191">
        <w:rPr>
          <w:lang w:val="de"/>
        </w:rPr>
        <w:t>.</w:t>
      </w:r>
    </w:p>
    <w:p w14:paraId="7A9917EB" w14:textId="77777777" w:rsidR="00497095" w:rsidRPr="009B286C" w:rsidRDefault="00497095" w:rsidP="00497095">
      <w:pPr>
        <w:pStyle w:val="LauftextPI"/>
        <w:ind w:firstLine="142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286C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BD7C24" w14:textId="77777777" w:rsidR="00D63EE9" w:rsidRDefault="00D63EE9">
      <w:r>
        <w:separator/>
      </w:r>
    </w:p>
  </w:endnote>
  <w:endnote w:type="continuationSeparator" w:id="0">
    <w:p w14:paraId="309C6A78" w14:textId="77777777" w:rsidR="00D63EE9" w:rsidRDefault="00D63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B8136F" w14:textId="77777777" w:rsidR="00D63EE9" w:rsidRDefault="00D63EE9">
      <w:r>
        <w:separator/>
      </w:r>
    </w:p>
  </w:footnote>
  <w:footnote w:type="continuationSeparator" w:id="0">
    <w:p w14:paraId="5B5B267F" w14:textId="77777777" w:rsidR="00D63EE9" w:rsidRDefault="00D63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02F6DB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345350C5" wp14:editId="7B4E7672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5C527E4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186"/>
    <w:rsid w:val="000041B9"/>
    <w:rsid w:val="00010267"/>
    <w:rsid w:val="00012BF2"/>
    <w:rsid w:val="00033072"/>
    <w:rsid w:val="0004009F"/>
    <w:rsid w:val="00044525"/>
    <w:rsid w:val="00052758"/>
    <w:rsid w:val="00052CCD"/>
    <w:rsid w:val="00077A27"/>
    <w:rsid w:val="00085BD5"/>
    <w:rsid w:val="00086ED4"/>
    <w:rsid w:val="00097B21"/>
    <w:rsid w:val="000A3084"/>
    <w:rsid w:val="000B117C"/>
    <w:rsid w:val="000B537F"/>
    <w:rsid w:val="000B5986"/>
    <w:rsid w:val="000C3FC0"/>
    <w:rsid w:val="000C74BA"/>
    <w:rsid w:val="000D0FEF"/>
    <w:rsid w:val="000D2214"/>
    <w:rsid w:val="000F0B80"/>
    <w:rsid w:val="00104186"/>
    <w:rsid w:val="00104C56"/>
    <w:rsid w:val="001060D1"/>
    <w:rsid w:val="00123200"/>
    <w:rsid w:val="00133D7D"/>
    <w:rsid w:val="00134B2C"/>
    <w:rsid w:val="00142191"/>
    <w:rsid w:val="00145785"/>
    <w:rsid w:val="00157E22"/>
    <w:rsid w:val="00190A73"/>
    <w:rsid w:val="0019411D"/>
    <w:rsid w:val="001A28DC"/>
    <w:rsid w:val="001B164A"/>
    <w:rsid w:val="001B3719"/>
    <w:rsid w:val="001B4288"/>
    <w:rsid w:val="001B60EF"/>
    <w:rsid w:val="001C015D"/>
    <w:rsid w:val="001D4244"/>
    <w:rsid w:val="001E518F"/>
    <w:rsid w:val="001F634B"/>
    <w:rsid w:val="0021486E"/>
    <w:rsid w:val="002201A7"/>
    <w:rsid w:val="00234BF3"/>
    <w:rsid w:val="00235CFC"/>
    <w:rsid w:val="002539A8"/>
    <w:rsid w:val="0025734C"/>
    <w:rsid w:val="00264B4D"/>
    <w:rsid w:val="00273D01"/>
    <w:rsid w:val="0028339C"/>
    <w:rsid w:val="0028536B"/>
    <w:rsid w:val="002B1257"/>
    <w:rsid w:val="002B4BC2"/>
    <w:rsid w:val="002D25F6"/>
    <w:rsid w:val="002D6008"/>
    <w:rsid w:val="002F109A"/>
    <w:rsid w:val="002F2357"/>
    <w:rsid w:val="003139B7"/>
    <w:rsid w:val="00317AFE"/>
    <w:rsid w:val="00320FEF"/>
    <w:rsid w:val="00327D2E"/>
    <w:rsid w:val="0033081A"/>
    <w:rsid w:val="00335BF0"/>
    <w:rsid w:val="0033662E"/>
    <w:rsid w:val="00341B3C"/>
    <w:rsid w:val="00377030"/>
    <w:rsid w:val="00385056"/>
    <w:rsid w:val="00396EE9"/>
    <w:rsid w:val="00397C68"/>
    <w:rsid w:val="003A01B1"/>
    <w:rsid w:val="003A100F"/>
    <w:rsid w:val="003A5F6B"/>
    <w:rsid w:val="003B1DA7"/>
    <w:rsid w:val="003C412E"/>
    <w:rsid w:val="003D0578"/>
    <w:rsid w:val="003D13C3"/>
    <w:rsid w:val="003E79AA"/>
    <w:rsid w:val="003F21A8"/>
    <w:rsid w:val="0040016C"/>
    <w:rsid w:val="004120B6"/>
    <w:rsid w:val="00417488"/>
    <w:rsid w:val="004338E2"/>
    <w:rsid w:val="00437DED"/>
    <w:rsid w:val="00440D3C"/>
    <w:rsid w:val="00453417"/>
    <w:rsid w:val="00457AA5"/>
    <w:rsid w:val="00476AC3"/>
    <w:rsid w:val="0048264E"/>
    <w:rsid w:val="0049190A"/>
    <w:rsid w:val="00493CF6"/>
    <w:rsid w:val="00497095"/>
    <w:rsid w:val="004A2DB5"/>
    <w:rsid w:val="004B0F5F"/>
    <w:rsid w:val="004B40B9"/>
    <w:rsid w:val="004B7F5E"/>
    <w:rsid w:val="004C4D27"/>
    <w:rsid w:val="004D28C5"/>
    <w:rsid w:val="004E16DD"/>
    <w:rsid w:val="004E32B4"/>
    <w:rsid w:val="004E4C5F"/>
    <w:rsid w:val="004F1C73"/>
    <w:rsid w:val="004F21CC"/>
    <w:rsid w:val="004F60EC"/>
    <w:rsid w:val="00504119"/>
    <w:rsid w:val="00506DF9"/>
    <w:rsid w:val="00520C1E"/>
    <w:rsid w:val="0052547D"/>
    <w:rsid w:val="00553D45"/>
    <w:rsid w:val="0056406D"/>
    <w:rsid w:val="00577A14"/>
    <w:rsid w:val="00591856"/>
    <w:rsid w:val="005926C4"/>
    <w:rsid w:val="00593C86"/>
    <w:rsid w:val="005A1028"/>
    <w:rsid w:val="005A1DF8"/>
    <w:rsid w:val="005A4F77"/>
    <w:rsid w:val="005A69D7"/>
    <w:rsid w:val="005B10AB"/>
    <w:rsid w:val="005B23EB"/>
    <w:rsid w:val="005C6882"/>
    <w:rsid w:val="005E4AB1"/>
    <w:rsid w:val="00611E2B"/>
    <w:rsid w:val="0061731E"/>
    <w:rsid w:val="006177FD"/>
    <w:rsid w:val="00617E10"/>
    <w:rsid w:val="00624E52"/>
    <w:rsid w:val="006311D5"/>
    <w:rsid w:val="00642519"/>
    <w:rsid w:val="00646B6E"/>
    <w:rsid w:val="00652EE7"/>
    <w:rsid w:val="00673629"/>
    <w:rsid w:val="00674F1F"/>
    <w:rsid w:val="006809DD"/>
    <w:rsid w:val="00683678"/>
    <w:rsid w:val="00687BF1"/>
    <w:rsid w:val="006A4D47"/>
    <w:rsid w:val="006A54B5"/>
    <w:rsid w:val="006B608B"/>
    <w:rsid w:val="006B69C0"/>
    <w:rsid w:val="006C20E2"/>
    <w:rsid w:val="006C3BF9"/>
    <w:rsid w:val="006D7FFB"/>
    <w:rsid w:val="00700928"/>
    <w:rsid w:val="007036FC"/>
    <w:rsid w:val="00706209"/>
    <w:rsid w:val="0070789B"/>
    <w:rsid w:val="0071261D"/>
    <w:rsid w:val="00723F2A"/>
    <w:rsid w:val="00756F4E"/>
    <w:rsid w:val="00770FC4"/>
    <w:rsid w:val="00771651"/>
    <w:rsid w:val="00771B24"/>
    <w:rsid w:val="00773758"/>
    <w:rsid w:val="00790183"/>
    <w:rsid w:val="0079733C"/>
    <w:rsid w:val="007A2B6E"/>
    <w:rsid w:val="007A3C01"/>
    <w:rsid w:val="007C7B23"/>
    <w:rsid w:val="007D6641"/>
    <w:rsid w:val="007E1092"/>
    <w:rsid w:val="007F7294"/>
    <w:rsid w:val="008031C9"/>
    <w:rsid w:val="0082715E"/>
    <w:rsid w:val="00830637"/>
    <w:rsid w:val="008362D4"/>
    <w:rsid w:val="00840E5D"/>
    <w:rsid w:val="0085145A"/>
    <w:rsid w:val="008520A0"/>
    <w:rsid w:val="00866FD4"/>
    <w:rsid w:val="008674D6"/>
    <w:rsid w:val="00873BD7"/>
    <w:rsid w:val="008757BD"/>
    <w:rsid w:val="00881C66"/>
    <w:rsid w:val="008A00AA"/>
    <w:rsid w:val="008A77DA"/>
    <w:rsid w:val="008B3F10"/>
    <w:rsid w:val="008C6A8C"/>
    <w:rsid w:val="008D36D4"/>
    <w:rsid w:val="008D5705"/>
    <w:rsid w:val="008E70B1"/>
    <w:rsid w:val="008F59AF"/>
    <w:rsid w:val="00900BE9"/>
    <w:rsid w:val="00905617"/>
    <w:rsid w:val="009135D7"/>
    <w:rsid w:val="009136D3"/>
    <w:rsid w:val="00916C7A"/>
    <w:rsid w:val="00926D96"/>
    <w:rsid w:val="009319BC"/>
    <w:rsid w:val="00933C85"/>
    <w:rsid w:val="009509C3"/>
    <w:rsid w:val="00963BE7"/>
    <w:rsid w:val="00966E31"/>
    <w:rsid w:val="00967226"/>
    <w:rsid w:val="00971DE4"/>
    <w:rsid w:val="00980622"/>
    <w:rsid w:val="009839AE"/>
    <w:rsid w:val="00984D62"/>
    <w:rsid w:val="00996798"/>
    <w:rsid w:val="009977B3"/>
    <w:rsid w:val="009A3D64"/>
    <w:rsid w:val="009A4005"/>
    <w:rsid w:val="009B1E75"/>
    <w:rsid w:val="009B286C"/>
    <w:rsid w:val="009B49AC"/>
    <w:rsid w:val="009C5023"/>
    <w:rsid w:val="009D6C11"/>
    <w:rsid w:val="009E330C"/>
    <w:rsid w:val="009F1B92"/>
    <w:rsid w:val="00A10055"/>
    <w:rsid w:val="00A16556"/>
    <w:rsid w:val="00A2655B"/>
    <w:rsid w:val="00A47DDF"/>
    <w:rsid w:val="00A6595A"/>
    <w:rsid w:val="00A736AE"/>
    <w:rsid w:val="00A9703F"/>
    <w:rsid w:val="00AB6E37"/>
    <w:rsid w:val="00AC2E91"/>
    <w:rsid w:val="00AD30E9"/>
    <w:rsid w:val="00AD5350"/>
    <w:rsid w:val="00AD7DAD"/>
    <w:rsid w:val="00AE0F87"/>
    <w:rsid w:val="00AE454F"/>
    <w:rsid w:val="00AF6824"/>
    <w:rsid w:val="00B019D2"/>
    <w:rsid w:val="00B03E26"/>
    <w:rsid w:val="00B06F43"/>
    <w:rsid w:val="00B112B6"/>
    <w:rsid w:val="00B11DC3"/>
    <w:rsid w:val="00B15C5E"/>
    <w:rsid w:val="00B1605D"/>
    <w:rsid w:val="00B1680B"/>
    <w:rsid w:val="00B24592"/>
    <w:rsid w:val="00B272E8"/>
    <w:rsid w:val="00B36483"/>
    <w:rsid w:val="00B3693D"/>
    <w:rsid w:val="00B37E68"/>
    <w:rsid w:val="00B646BB"/>
    <w:rsid w:val="00B839C2"/>
    <w:rsid w:val="00B9217C"/>
    <w:rsid w:val="00BA1107"/>
    <w:rsid w:val="00BA5194"/>
    <w:rsid w:val="00BA5B05"/>
    <w:rsid w:val="00BA5DAE"/>
    <w:rsid w:val="00BB41B8"/>
    <w:rsid w:val="00BB5194"/>
    <w:rsid w:val="00BC136A"/>
    <w:rsid w:val="00BC24FD"/>
    <w:rsid w:val="00C015A8"/>
    <w:rsid w:val="00C018F5"/>
    <w:rsid w:val="00C0303C"/>
    <w:rsid w:val="00C05588"/>
    <w:rsid w:val="00C077A8"/>
    <w:rsid w:val="00C114E4"/>
    <w:rsid w:val="00C30E1B"/>
    <w:rsid w:val="00C3290D"/>
    <w:rsid w:val="00C37462"/>
    <w:rsid w:val="00C53B53"/>
    <w:rsid w:val="00C54489"/>
    <w:rsid w:val="00C578CE"/>
    <w:rsid w:val="00C7203C"/>
    <w:rsid w:val="00C92BDA"/>
    <w:rsid w:val="00CA22F8"/>
    <w:rsid w:val="00CB4134"/>
    <w:rsid w:val="00CB55A3"/>
    <w:rsid w:val="00CB5771"/>
    <w:rsid w:val="00CB786D"/>
    <w:rsid w:val="00CD1FDC"/>
    <w:rsid w:val="00CD5CEA"/>
    <w:rsid w:val="00CE1144"/>
    <w:rsid w:val="00CE7FC3"/>
    <w:rsid w:val="00CF09B1"/>
    <w:rsid w:val="00CF76B6"/>
    <w:rsid w:val="00D002A1"/>
    <w:rsid w:val="00D06133"/>
    <w:rsid w:val="00D10330"/>
    <w:rsid w:val="00D13AF9"/>
    <w:rsid w:val="00D14BEA"/>
    <w:rsid w:val="00D21DEF"/>
    <w:rsid w:val="00D23908"/>
    <w:rsid w:val="00D4096F"/>
    <w:rsid w:val="00D60CC1"/>
    <w:rsid w:val="00D6244F"/>
    <w:rsid w:val="00D63CEB"/>
    <w:rsid w:val="00D63EE9"/>
    <w:rsid w:val="00D70F25"/>
    <w:rsid w:val="00D71851"/>
    <w:rsid w:val="00D817AC"/>
    <w:rsid w:val="00D82E33"/>
    <w:rsid w:val="00D94E04"/>
    <w:rsid w:val="00DB158B"/>
    <w:rsid w:val="00DB3B15"/>
    <w:rsid w:val="00DB6796"/>
    <w:rsid w:val="00DC2444"/>
    <w:rsid w:val="00DD5734"/>
    <w:rsid w:val="00DD6675"/>
    <w:rsid w:val="00DE5305"/>
    <w:rsid w:val="00DF484E"/>
    <w:rsid w:val="00E02CC5"/>
    <w:rsid w:val="00E079A1"/>
    <w:rsid w:val="00E30AD7"/>
    <w:rsid w:val="00E40555"/>
    <w:rsid w:val="00E45246"/>
    <w:rsid w:val="00E467D1"/>
    <w:rsid w:val="00E64EDE"/>
    <w:rsid w:val="00E65C41"/>
    <w:rsid w:val="00E65DDF"/>
    <w:rsid w:val="00E7562A"/>
    <w:rsid w:val="00E82F92"/>
    <w:rsid w:val="00E905A7"/>
    <w:rsid w:val="00E93B69"/>
    <w:rsid w:val="00EA6AED"/>
    <w:rsid w:val="00EB51B2"/>
    <w:rsid w:val="00EB7707"/>
    <w:rsid w:val="00ED460A"/>
    <w:rsid w:val="00EE2C71"/>
    <w:rsid w:val="00EE3319"/>
    <w:rsid w:val="00F14424"/>
    <w:rsid w:val="00F205E7"/>
    <w:rsid w:val="00F21C06"/>
    <w:rsid w:val="00F2567A"/>
    <w:rsid w:val="00F46877"/>
    <w:rsid w:val="00F53E2D"/>
    <w:rsid w:val="00F619EF"/>
    <w:rsid w:val="00F66255"/>
    <w:rsid w:val="00F7133F"/>
    <w:rsid w:val="00F822C1"/>
    <w:rsid w:val="00FA05D5"/>
    <w:rsid w:val="00FA4D8D"/>
    <w:rsid w:val="00FA516D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31CAF41"/>
  <w15:chartTrackingRefBased/>
  <w15:docId w15:val="{DC1C4B87-5109-4575-BBDC-71D2EEFB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Hervorhebung">
    <w:name w:val="Emphasis"/>
    <w:basedOn w:val="Absatz-Standardschriftart"/>
    <w:uiPriority w:val="20"/>
    <w:qFormat/>
    <w:rsid w:val="002D6008"/>
    <w:rPr>
      <w:i/>
      <w:iCs/>
    </w:rPr>
  </w:style>
  <w:style w:type="character" w:styleId="Kommentarzeichen">
    <w:name w:val="annotation reference"/>
    <w:basedOn w:val="Absatz-Standardschriftart"/>
    <w:rsid w:val="00FA516D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A516D"/>
    <w:rPr>
      <w:rFonts w:eastAsiaTheme="minorEastAsia"/>
      <w:sz w:val="20"/>
      <w:szCs w:val="20"/>
      <w:lang w:val="en-US"/>
    </w:rPr>
  </w:style>
  <w:style w:type="character" w:customStyle="1" w:styleId="KommentartextZchn">
    <w:name w:val="Kommentartext Zchn"/>
    <w:basedOn w:val="Absatz-Standardschriftart"/>
    <w:link w:val="Kommentartext"/>
    <w:rsid w:val="00FA516D"/>
    <w:rPr>
      <w:rFonts w:ascii="Arial" w:eastAsiaTheme="minorEastAsia" w:hAnsi="Arial" w:cs="Arial"/>
      <w:lang w:val="en-US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E16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4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3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89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05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0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397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6013992">
                              <w:marLeft w:val="0"/>
                              <w:marRight w:val="0"/>
                              <w:marTop w:val="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76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611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182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953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88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86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992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552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07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7728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2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562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0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9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unternehmensmeldungen-2863_turck-china-mit-karrierepreis-ausgezeichnet-39264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Corporate%20Marketing\PublicRelations\06.%20Vorlagen\Word-Vorlagen\TURCK-Presse\Turck_PRxx20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h25634cc974a4aaa96870eb1a77a2fd6 xmlns="f6236556-65d6-4742-b2f6-8120978cb9dc" xsi:nil="true"/>
    <ed02b8ec2af24c1b8ce0597da7baf126 xmlns="f6236556-65d6-4742-b2f6-8120978cb9dc">
      <Terms xmlns="http://schemas.microsoft.com/office/infopath/2007/PartnerControls"/>
    </ed02b8ec2af24c1b8ce0597da7baf126>
    <TaxCatchAll xmlns="a086a95f-04fe-4383-82a7-832f56f0496a"/>
    <i1d7e97c79a64452adfdbbe9aae3ff56 xmlns="f6236556-65d6-4742-b2f6-8120978cb9dc" xsi:nil="true"/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196A45-E156-4710-97D8-337B92744BCB}"/>
</file>

<file path=customXml/itemProps2.xml><?xml version="1.0" encoding="utf-8"?>
<ds:datastoreItem xmlns:ds="http://schemas.openxmlformats.org/officeDocument/2006/customXml" ds:itemID="{2E085F3F-AA13-4A12-8E54-BB76706D2796}"/>
</file>

<file path=customXml/itemProps3.xml><?xml version="1.0" encoding="utf-8"?>
<ds:datastoreItem xmlns:ds="http://schemas.openxmlformats.org/officeDocument/2006/customXml" ds:itemID="{C2415FC5-3E51-45CF-B69A-707C265B3D71}"/>
</file>

<file path=customXml/itemProps4.xml><?xml version="1.0" encoding="utf-8"?>
<ds:datastoreItem xmlns:ds="http://schemas.openxmlformats.org/officeDocument/2006/customXml" ds:itemID="{9E76FA58-A9AB-4C7E-A110-12FE0C6B3F20}"/>
</file>

<file path=docProps/app.xml><?xml version="1.0" encoding="utf-8"?>
<Properties xmlns="http://schemas.openxmlformats.org/officeDocument/2006/extended-properties" xmlns:vt="http://schemas.openxmlformats.org/officeDocument/2006/docPropsVTypes">
  <Template>Turck_PRxx20_DE</Template>
  <TotalTime>0</TotalTime>
  <Pages>1</Pages>
  <Words>355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Turck_PR_0121_DE</vt:lpstr>
    </vt:vector>
  </TitlesOfParts>
  <Company>Hans Turck GmbH &amp; Co.KG</Company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Turck_PR_0121_DE</dc:title>
  <dc:subject/>
  <dc:creator>Grigoriadis, Ilias</dc:creator>
  <cp:keywords/>
  <cp:lastModifiedBy>Grigoriadis, Ilias</cp:lastModifiedBy>
  <cp:revision>46</cp:revision>
  <cp:lastPrinted>2021-01-15T10:29:00Z</cp:lastPrinted>
  <dcterms:created xsi:type="dcterms:W3CDTF">2021-01-11T12:00:00Z</dcterms:created>
  <dcterms:modified xsi:type="dcterms:W3CDTF">2021-01-15T15:51:00Z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opics Technologies">
    <vt:lpwstr/>
  </property>
  <property fmtid="{D5CDD505-2E9C-101B-9397-08002B2CF9AE}" pid="3" name="Marketer">
    <vt:lpwstr>3044</vt:lpwstr>
  </property>
  <property fmtid="{D5CDD505-2E9C-101B-9397-08002B2CF9AE}" pid="4" name="Assigned To0">
    <vt:lpwstr>122</vt:lpwstr>
  </property>
  <property fmtid="{D5CDD505-2E9C-101B-9397-08002B2CF9AE}" pid="5" name="Type of Content">
    <vt:lpwstr>Press Release (PR)</vt:lpwstr>
  </property>
  <property fmtid="{D5CDD505-2E9C-101B-9397-08002B2CF9AE}" pid="6" name="ContentTypeId">
    <vt:lpwstr>0x0101009B23605EFEB7184599632C36BA78F4C00031893A95DDC8804BBC2F790E2718CB2C</vt:lpwstr>
  </property>
  <property fmtid="{D5CDD505-2E9C-101B-9397-08002B2CF9AE}" pid="7" name="Status">
    <vt:lpwstr>(1) In Progress</vt:lpwstr>
  </property>
  <property fmtid="{D5CDD505-2E9C-101B-9397-08002B2CF9AE}" pid="8" name="Target Industry">
    <vt:lpwstr/>
  </property>
  <property fmtid="{D5CDD505-2E9C-101B-9397-08002B2CF9AE}" pid="9" name="Marketing Subject">
    <vt:lpwstr>56</vt:lpwstr>
  </property>
  <property fmtid="{D5CDD505-2E9C-101B-9397-08002B2CF9AE}" pid="10" name="Character of Application">
    <vt:lpwstr/>
  </property>
  <property fmtid="{D5CDD505-2E9C-101B-9397-08002B2CF9AE}" pid="11" name="Product Group v2">
    <vt:lpwstr/>
  </property>
  <property fmtid="{D5CDD505-2E9C-101B-9397-08002B2CF9AE}" pid="12" name="Strategic Subject">
    <vt:lpwstr>9;#Global Automation Partner</vt:lpwstr>
  </property>
</Properties>
</file>